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F49" w:rsidRDefault="00A35F49" w:rsidP="00A35F4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Robert NANGHT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A35F49" w:rsidRDefault="00A35F49" w:rsidP="00A35F4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Ashby by Claxton, Norfolk. Wright.</w:t>
      </w:r>
    </w:p>
    <w:p w:rsidR="00A35F49" w:rsidRDefault="00A35F49" w:rsidP="00A35F4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35F49" w:rsidRDefault="00A35F49" w:rsidP="00A35F4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35F49" w:rsidRDefault="00A35F49" w:rsidP="00A35F4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Nicholas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Oby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trespass and fishing against him,</w:t>
      </w:r>
    </w:p>
    <w:p w:rsidR="00A35F49" w:rsidRDefault="00A35F49" w:rsidP="00A35F4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John Coyne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Surlyngham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Cresham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Claxton(q.v.), John </w:t>
      </w:r>
    </w:p>
    <w:p w:rsidR="00A35F49" w:rsidRDefault="00A35F49" w:rsidP="00A35F4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Cobbe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Langley(q.v.) and Margaret Wrote of Claxton(q.v.).</w:t>
      </w:r>
    </w:p>
    <w:p w:rsidR="00A35F49" w:rsidRDefault="00A35F49" w:rsidP="00A35F4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A35F49" w:rsidRDefault="00A35F49" w:rsidP="00A35F4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35F49" w:rsidRDefault="00A35F49" w:rsidP="00A35F4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B2F86" w:rsidRPr="00E71FC3" w:rsidRDefault="00A35F49" w:rsidP="00A35F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 April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F49" w:rsidRDefault="00A35F49" w:rsidP="00E71FC3">
      <w:pPr>
        <w:spacing w:after="0" w:line="240" w:lineRule="auto"/>
      </w:pPr>
      <w:r>
        <w:separator/>
      </w:r>
    </w:p>
  </w:endnote>
  <w:endnote w:type="continuationSeparator" w:id="0">
    <w:p w:rsidR="00A35F49" w:rsidRDefault="00A35F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F49" w:rsidRDefault="00A35F49" w:rsidP="00E71FC3">
      <w:pPr>
        <w:spacing w:after="0" w:line="240" w:lineRule="auto"/>
      </w:pPr>
      <w:r>
        <w:separator/>
      </w:r>
    </w:p>
  </w:footnote>
  <w:footnote w:type="continuationSeparator" w:id="0">
    <w:p w:rsidR="00A35F49" w:rsidRDefault="00A35F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49"/>
    <w:rsid w:val="00A35F4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C0C948-1AB2-417C-9BF0-F8C43A6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35F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2016-04-09T19:12:00Z</dcterms:created>
  <dcterms:modified xsi:type="dcterms:W3CDTF">2016-04-09T19:13:00Z</dcterms:modified>
</cp:coreProperties>
</file>